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9C54AE" w:rsidR="0085747A" w:rsidP="004B2409" w:rsidRDefault="00997F14" w14:paraId="60008686" wp14:textId="77777777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4B2409">
        <w:rPr>
          <w:rFonts w:ascii="Corbel" w:hAnsi="Corbel"/>
          <w:bCs/>
          <w:i/>
        </w:rPr>
        <w:t xml:space="preserve">Załącznik nr 1.5 do Zarządzenia Rektora UR  nr </w:t>
      </w:r>
      <w:r w:rsidR="004B2409">
        <w:rPr>
          <w:rFonts w:ascii="Corbel" w:hAnsi="Corbel"/>
          <w:bCs/>
          <w:i/>
        </w:rPr>
        <w:t>7</w:t>
      </w:r>
      <w:r w:rsidRPr="00E960BB" w:rsidR="004B2409">
        <w:rPr>
          <w:rFonts w:ascii="Corbel" w:hAnsi="Corbel"/>
          <w:bCs/>
          <w:i/>
        </w:rPr>
        <w:t>/20</w:t>
      </w:r>
      <w:r w:rsidR="004B2409">
        <w:rPr>
          <w:rFonts w:ascii="Corbel" w:hAnsi="Corbel"/>
          <w:bCs/>
          <w:i/>
        </w:rPr>
        <w:t>23</w:t>
      </w:r>
      <w:r w:rsidRPr="009C54AE" w:rsidR="0085747A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643D4B" w:rsidP="00643D4B" w:rsidRDefault="0071620A" w14:paraId="196E429C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43D4B">
        <w:rPr>
          <w:rFonts w:ascii="Corbel" w:hAnsi="Corbel"/>
          <w:i/>
          <w:smallCaps/>
          <w:sz w:val="24"/>
          <w:szCs w:val="24"/>
        </w:rPr>
        <w:t>202</w:t>
      </w:r>
      <w:r w:rsidR="00882715">
        <w:rPr>
          <w:rFonts w:ascii="Corbel" w:hAnsi="Corbel"/>
          <w:i/>
          <w:smallCaps/>
          <w:sz w:val="24"/>
          <w:szCs w:val="24"/>
        </w:rPr>
        <w:t>3</w:t>
      </w:r>
      <w:r w:rsidR="00643D4B">
        <w:rPr>
          <w:rFonts w:ascii="Corbel" w:hAnsi="Corbel"/>
          <w:i/>
          <w:smallCaps/>
          <w:sz w:val="24"/>
          <w:szCs w:val="24"/>
        </w:rPr>
        <w:t>-202</w:t>
      </w:r>
      <w:r w:rsidR="00882715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="0085747A" w:rsidP="00EA4832" w:rsidRDefault="00EA4832" w14:paraId="0FB0C3ED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3D757718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4F057D">
        <w:rPr>
          <w:rFonts w:ascii="Corbel" w:hAnsi="Corbel"/>
          <w:sz w:val="20"/>
          <w:szCs w:val="20"/>
        </w:rPr>
        <w:t>20</w:t>
      </w:r>
      <w:r w:rsidR="007C2C9F">
        <w:rPr>
          <w:rFonts w:ascii="Corbel" w:hAnsi="Corbel"/>
          <w:sz w:val="20"/>
          <w:szCs w:val="20"/>
        </w:rPr>
        <w:t>2</w:t>
      </w:r>
      <w:r w:rsidR="00882715">
        <w:rPr>
          <w:rFonts w:ascii="Corbel" w:hAnsi="Corbel"/>
          <w:sz w:val="20"/>
          <w:szCs w:val="20"/>
        </w:rPr>
        <w:t>3</w:t>
      </w:r>
      <w:r w:rsidR="004F057D">
        <w:rPr>
          <w:rFonts w:ascii="Corbel" w:hAnsi="Corbel"/>
          <w:sz w:val="20"/>
          <w:szCs w:val="20"/>
        </w:rPr>
        <w:t>/202</w:t>
      </w:r>
      <w:r w:rsidR="00882715">
        <w:rPr>
          <w:rFonts w:ascii="Corbel" w:hAnsi="Corbel"/>
          <w:sz w:val="20"/>
          <w:szCs w:val="20"/>
        </w:rPr>
        <w:t>4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C42F02B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F6505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45C207F2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963F6" w14:paraId="2C97510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Spolecznych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963F6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3AED1F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F057D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CBF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="00D114F8">
              <w:rPr>
                <w:rFonts w:ascii="Corbel" w:hAnsi="Corbel"/>
                <w:b w:val="0"/>
                <w:sz w:val="24"/>
                <w:szCs w:val="24"/>
              </w:rPr>
              <w:t xml:space="preserve">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85747A" w:rsidTr="00B819C8" w14:paraId="0F03FBF3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13500" w14:paraId="1F38A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4F057D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0132ED40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9C54AE" w:rsidR="0085747A" w:rsidTr="00B819C8" w14:paraId="62318A9E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114F8" w14:paraId="73BC90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604D3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2786482B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FE5CBF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62A98C47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196238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7E9C2EBB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114F8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5CBF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5CBF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3DEEC669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D114F8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  <w:shd w:val="clear" w:color="auto" w:fill="000000" w:themeFill="text1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="009C54AE" w:rsidP="009C54AE" w:rsidRDefault="009C54AE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FE5CBF" w14:paraId="6BB0E224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xmlns:wp14="http://schemas.microsoft.com/office/word/2010/wordml" w:rsidR="00FE5CBF" w:rsidP="009C54AE" w:rsidRDefault="00FE5CBF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29DA2353" wp14:textId="77777777">
        <w:tc>
          <w:tcPr>
            <w:tcW w:w="9670" w:type="dxa"/>
          </w:tcPr>
          <w:p w:rsidRPr="009C54AE" w:rsidR="0085747A" w:rsidP="009C54AE" w:rsidRDefault="00FE5CBF" w14:paraId="4D46C6C7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</w:t>
            </w:r>
            <w:r w:rsidR="001135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291828" w:rsidP="009C54AE" w:rsidRDefault="00291828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2E1C3D35" wp14:textId="77777777">
        <w:tc>
          <w:tcPr>
            <w:tcW w:w="851" w:type="dxa"/>
            <w:vAlign w:val="center"/>
          </w:tcPr>
          <w:p w:rsidRPr="00D114F8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4F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D114F8" w:rsidR="0085747A" w:rsidP="009C54AE" w:rsidRDefault="00FE5CBF" w14:paraId="207788A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4F8"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 zakresu funkcjonowania osoby w relacjach z innymi ludźmi.</w:t>
            </w:r>
          </w:p>
        </w:tc>
      </w:tr>
      <w:tr xmlns:wp14="http://schemas.microsoft.com/office/word/2010/wordml" w:rsidRPr="009C54AE" w:rsidR="0085747A" w:rsidTr="00923D7D" w14:paraId="76FED605" wp14:textId="77777777">
        <w:tc>
          <w:tcPr>
            <w:tcW w:w="851" w:type="dxa"/>
            <w:vAlign w:val="center"/>
          </w:tcPr>
          <w:p w:rsidRPr="00D114F8" w:rsidR="0085747A" w:rsidP="009C54AE" w:rsidRDefault="00FE5CBF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114F8" w:rsidR="0085747A" w:rsidP="009C54AE" w:rsidRDefault="00FE5CBF" w14:paraId="7A0B810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4F8">
              <w:rPr>
                <w:rFonts w:ascii="Corbel" w:hAnsi="Corbel"/>
                <w:b w:val="0"/>
                <w:sz w:val="24"/>
                <w:szCs w:val="24"/>
              </w:rPr>
              <w:t>Zdobycie umiejętności zastosowania zdobytej wiedzy do tworzenia dobrego klimatu z rozmówcą,  aktywnego słuchania, zachowań asertywnych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D114F8" w14:paraId="3A513ECF" wp14:textId="77777777">
        <w:tc>
          <w:tcPr>
            <w:tcW w:w="1701" w:type="dxa"/>
          </w:tcPr>
          <w:p w:rsidRPr="00D114F8" w:rsidR="0085747A" w:rsidP="00D114F8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14F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D114F8" w:rsidR="0085747A" w:rsidP="00D114F8" w:rsidRDefault="009D3026" w14:paraId="489E77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opisuje pojęcia komunikacji werbalnej i pozawerbalnej</w:t>
            </w:r>
          </w:p>
        </w:tc>
        <w:tc>
          <w:tcPr>
            <w:tcW w:w="1873" w:type="dxa"/>
            <w:vAlign w:val="center"/>
          </w:tcPr>
          <w:p w:rsidRPr="00D114F8" w:rsidR="0085747A" w:rsidP="00D114F8" w:rsidRDefault="00FE5CBF" w14:paraId="43CB3487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D114F8" w14:paraId="2A56481F" wp14:textId="77777777">
        <w:tc>
          <w:tcPr>
            <w:tcW w:w="1701" w:type="dxa"/>
          </w:tcPr>
          <w:p w:rsidRPr="00D114F8" w:rsidR="0085747A" w:rsidP="00D114F8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D114F8" w:rsidR="0085747A" w:rsidP="00D114F8" w:rsidRDefault="009D3026" w14:paraId="6866866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sprawnie komunikuje się z innymi</w:t>
            </w:r>
          </w:p>
        </w:tc>
        <w:tc>
          <w:tcPr>
            <w:tcW w:w="1873" w:type="dxa"/>
            <w:vAlign w:val="center"/>
          </w:tcPr>
          <w:p w:rsidRPr="00D114F8" w:rsidR="0085747A" w:rsidP="00D114F8" w:rsidRDefault="00FE5CBF" w14:paraId="66DBE924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D114F8" w14:paraId="3EB421F2" wp14:textId="77777777">
        <w:tc>
          <w:tcPr>
            <w:tcW w:w="1701" w:type="dxa"/>
          </w:tcPr>
          <w:p w:rsidRPr="00D114F8" w:rsidR="0085747A" w:rsidP="00D114F8" w:rsidRDefault="004F057D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D114F8" w:rsidR="0085747A" w:rsidP="00D114F8" w:rsidRDefault="009D3026" w14:paraId="0212E3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dba o kulturę wypowiedzi</w:t>
            </w:r>
          </w:p>
        </w:tc>
        <w:tc>
          <w:tcPr>
            <w:tcW w:w="1873" w:type="dxa"/>
            <w:vAlign w:val="center"/>
          </w:tcPr>
          <w:p w:rsidRPr="00D114F8" w:rsidR="0085747A" w:rsidP="00D114F8" w:rsidRDefault="00FE5CBF" w14:paraId="5F2E2896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  <w:tr xmlns:wp14="http://schemas.microsoft.com/office/word/2010/wordml" w:rsidRPr="009C54AE" w:rsidR="00FE5CBF" w:rsidTr="00D114F8" w14:paraId="37EEE288" wp14:textId="77777777">
        <w:tc>
          <w:tcPr>
            <w:tcW w:w="1701" w:type="dxa"/>
          </w:tcPr>
          <w:p w:rsidRPr="00D114F8" w:rsidR="00FE5CBF" w:rsidP="00D114F8" w:rsidRDefault="004F057D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D114F8" w:rsidR="00FE5CBF" w:rsidP="00D114F8" w:rsidRDefault="009D3026" w14:paraId="5DDB7DD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poprawnie używa języka polskiego</w:t>
            </w:r>
          </w:p>
        </w:tc>
        <w:tc>
          <w:tcPr>
            <w:tcW w:w="1873" w:type="dxa"/>
            <w:vAlign w:val="center"/>
          </w:tcPr>
          <w:p w:rsidRPr="00D114F8" w:rsidR="00FE5CBF" w:rsidP="00D114F8" w:rsidRDefault="00FE5CBF" w14:paraId="2986E80C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PPiW.K05</w:t>
            </w:r>
          </w:p>
        </w:tc>
      </w:tr>
    </w:tbl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3CF2D8B6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0FB78278" wp14:textId="77777777">
        <w:tc>
          <w:tcPr>
            <w:tcW w:w="9639" w:type="dxa"/>
          </w:tcPr>
          <w:p w:rsidRPr="009C54AE" w:rsidR="0085747A" w:rsidP="009C54AE" w:rsidRDefault="0085747A" w14:paraId="1FC39945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34CE0A41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9D3026" w:rsidTr="00151588" w14:paraId="55225495" wp14:textId="77777777">
        <w:tc>
          <w:tcPr>
            <w:tcW w:w="9639" w:type="dxa"/>
          </w:tcPr>
          <w:p w:rsidRPr="009D3026" w:rsidR="009D3026" w:rsidP="00151588" w:rsidRDefault="009D3026" w14:paraId="5D69D229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F438B4" w:rsidR="009D3026" w:rsidTr="00151588" w14:paraId="62460E33" wp14:textId="77777777">
        <w:tc>
          <w:tcPr>
            <w:tcW w:w="9639" w:type="dxa"/>
          </w:tcPr>
          <w:p w:rsidRPr="009D3026" w:rsidR="009D3026" w:rsidP="00151588" w:rsidRDefault="009D3026" w14:paraId="3A13F76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xmlns:wp14="http://schemas.microsoft.com/office/word/2010/wordml" w:rsidRPr="00F438B4" w:rsidR="009D3026" w:rsidTr="00151588" w14:paraId="4CDE3023" wp14:textId="77777777">
        <w:tc>
          <w:tcPr>
            <w:tcW w:w="9639" w:type="dxa"/>
          </w:tcPr>
          <w:p w:rsidRPr="009D3026" w:rsidR="009D3026" w:rsidP="00151588" w:rsidRDefault="009D3026" w14:paraId="2753AEF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xmlns:wp14="http://schemas.microsoft.com/office/word/2010/wordml" w:rsidRPr="00F438B4" w:rsidR="009D3026" w:rsidTr="00151588" w14:paraId="2B0DEF73" wp14:textId="77777777">
        <w:tc>
          <w:tcPr>
            <w:tcW w:w="9639" w:type="dxa"/>
          </w:tcPr>
          <w:p w:rsidRPr="009D3026" w:rsidR="009D3026" w:rsidP="00AA4627" w:rsidRDefault="00AA4627" w14:paraId="2A74F50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Wyrażanie zrozumienia </w:t>
            </w:r>
            <w:r>
              <w:rPr>
                <w:rFonts w:ascii="Corbel" w:hAnsi="Corbel"/>
                <w:sz w:val="24"/>
                <w:szCs w:val="24"/>
              </w:rPr>
              <w:t>i empatii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F438B4" w:rsidR="009D3026" w:rsidTr="00151588" w14:paraId="65E2D9A1" wp14:textId="77777777">
        <w:tc>
          <w:tcPr>
            <w:tcW w:w="9639" w:type="dxa"/>
          </w:tcPr>
          <w:p w:rsidRPr="009D3026" w:rsidR="009D3026" w:rsidP="009D3026" w:rsidRDefault="00AA4627" w14:paraId="558CE87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Konflikty i </w:t>
            </w:r>
            <w:r w:rsidR="009D3026">
              <w:rPr>
                <w:rFonts w:ascii="Corbel" w:hAnsi="Corbel"/>
                <w:sz w:val="24"/>
                <w:szCs w:val="24"/>
              </w:rPr>
              <w:t>bariery w komunikacji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F438B4" w:rsidR="009D3026" w:rsidTr="00151588" w14:paraId="5AE73510" wp14:textId="77777777">
        <w:tc>
          <w:tcPr>
            <w:tcW w:w="9639" w:type="dxa"/>
          </w:tcPr>
          <w:p w:rsidRPr="009D3026" w:rsidR="009D3026" w:rsidP="00151588" w:rsidRDefault="00AA4627" w14:paraId="63F8D123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Asertywność </w:t>
            </w:r>
          </w:p>
        </w:tc>
      </w:tr>
      <w:tr xmlns:wp14="http://schemas.microsoft.com/office/word/2010/wordml" w:rsidRPr="00F438B4" w:rsidR="009D3026" w:rsidTr="009D3026" w14:paraId="72788F10" wp14:textId="77777777">
        <w:trPr>
          <w:trHeight w:val="235"/>
        </w:trPr>
        <w:tc>
          <w:tcPr>
            <w:tcW w:w="9639" w:type="dxa"/>
          </w:tcPr>
          <w:p w:rsidRPr="009D3026" w:rsidR="009D3026" w:rsidP="009D3026" w:rsidRDefault="00AA4627" w14:paraId="29314C44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</w:t>
            </w:r>
            <w:r w:rsidR="009D3026">
              <w:rPr>
                <w:rFonts w:ascii="Corbel" w:hAnsi="Corbel"/>
                <w:sz w:val="24"/>
                <w:szCs w:val="24"/>
              </w:rPr>
              <w:t>Tworzenie informacji zwrotnej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A82A7F" w:rsidP="009C54AE" w:rsidRDefault="00A82A7F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D3026" w14:paraId="0D6BC59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</w:t>
      </w:r>
      <w:r w:rsidR="00A82A7F">
        <w:rPr>
          <w:rFonts w:ascii="Corbel" w:hAnsi="Corbel"/>
          <w:b w:val="0"/>
          <w:smallCaps w:val="0"/>
          <w:szCs w:val="24"/>
        </w:rPr>
        <w:t>, prezentacja multimedialna, drama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E960BB" w:rsidP="009C54AE" w:rsidRDefault="00E960BB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5747A" w:rsidTr="00D114F8" w14:paraId="66B60DC3" wp14:textId="77777777">
        <w:tc>
          <w:tcPr>
            <w:tcW w:w="1985" w:type="dxa"/>
          </w:tcPr>
          <w:p w:rsidRPr="009C54AE" w:rsidR="0085747A" w:rsidP="009C54AE" w:rsidRDefault="0085747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291828" w:rsidR="0085747A" w:rsidP="00291828" w:rsidRDefault="00A82A7F" w14:paraId="0B3B010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Pr="00291828" w:rsidR="0085747A" w:rsidP="00291828" w:rsidRDefault="00A82A7F" w14:paraId="23D11BFB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85747A" w:rsidTr="00D114F8" w14:paraId="33EC52FD" wp14:textId="77777777">
        <w:tc>
          <w:tcPr>
            <w:tcW w:w="1985" w:type="dxa"/>
          </w:tcPr>
          <w:p w:rsidRPr="009C54AE" w:rsidR="0085747A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291828" w:rsidR="0085747A" w:rsidP="00291828" w:rsidRDefault="00A82A7F" w14:paraId="55FEDE32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91828" w:rsidR="0085747A" w:rsidP="00291828" w:rsidRDefault="00A82A7F" w14:paraId="29D4CA53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D114F8" w14:paraId="08D54EDE" wp14:textId="77777777">
        <w:tc>
          <w:tcPr>
            <w:tcW w:w="1985" w:type="dxa"/>
          </w:tcPr>
          <w:p w:rsidRPr="009C54AE" w:rsidR="00A82A7F" w:rsidP="009C54AE" w:rsidRDefault="00A82A7F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291828" w:rsidR="00A82A7F" w:rsidP="00291828" w:rsidRDefault="00A82A7F" w14:paraId="733320A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91828" w:rsidR="00A82A7F" w:rsidP="00291828" w:rsidRDefault="00A82A7F" w14:paraId="2350222F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D114F8" w14:paraId="7E235824" wp14:textId="77777777">
        <w:tc>
          <w:tcPr>
            <w:tcW w:w="1985" w:type="dxa"/>
          </w:tcPr>
          <w:p w:rsidRPr="009C54AE" w:rsidR="00A82A7F" w:rsidP="009C54AE" w:rsidRDefault="00A82A7F" w14:paraId="24833BF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:rsidRPr="00291828" w:rsidR="00A82A7F" w:rsidP="00291828" w:rsidRDefault="00A82A7F" w14:paraId="1A23F96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Kolokwium/obserwacja w trakcie zajęć</w:t>
            </w:r>
          </w:p>
        </w:tc>
        <w:tc>
          <w:tcPr>
            <w:tcW w:w="2126" w:type="dxa"/>
            <w:vAlign w:val="center"/>
          </w:tcPr>
          <w:p w:rsidRPr="00291828" w:rsidR="00A82A7F" w:rsidP="00291828" w:rsidRDefault="00A82A7F" w14:paraId="7B5B308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F72F64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462F7076" wp14:textId="77777777">
        <w:tc>
          <w:tcPr>
            <w:tcW w:w="9670" w:type="dxa"/>
          </w:tcPr>
          <w:p w:rsidR="0085747A" w:rsidP="00A82A7F" w:rsidRDefault="00A82A7F" w14:paraId="704BDB4D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</w:p>
          <w:p w:rsidRPr="00D114F8" w:rsidR="0085747A" w:rsidP="009C54AE" w:rsidRDefault="00A82A7F" w14:paraId="0E179F1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(zdobycie min. 50% punktów)</w:t>
            </w:r>
          </w:p>
        </w:tc>
      </w:tr>
    </w:tbl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2CF39263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113500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2CF39263" w14:paraId="4521DA50" wp14:textId="77777777">
        <w:tc>
          <w:tcPr>
            <w:tcW w:w="4962" w:type="dxa"/>
            <w:tcMar/>
          </w:tcPr>
          <w:p w:rsidRPr="009C54AE" w:rsidR="0085747A" w:rsidP="004B2409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113500" w:rsidRDefault="00A82A7F" w14:paraId="423D4B9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C61DC5" w:rsidTr="2CF39263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14:noSpellErr="1" wp14:textId="7DBB5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CF39263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2CF39263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113500" w:rsidRDefault="00A82A7F" w14:paraId="7144751B" wp14:textId="1E4FFD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2CF39263" w14:paraId="2D902707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="00C61DC5" w:rsidP="00113500" w:rsidRDefault="00A82A7F" w14:paraId="6BB8B783" wp14:textId="03DAAA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CF39263" w:rsidR="00A82A7F">
              <w:rPr>
                <w:rFonts w:ascii="Corbel" w:hAnsi="Corbel"/>
                <w:sz w:val="24"/>
                <w:szCs w:val="24"/>
              </w:rPr>
              <w:t>Przygotowanie do zajęć – 2</w:t>
            </w:r>
            <w:r w:rsidRPr="2CF39263" w:rsidR="45BF056C">
              <w:rPr>
                <w:rFonts w:ascii="Corbel" w:hAnsi="Corbel"/>
                <w:sz w:val="24"/>
                <w:szCs w:val="24"/>
              </w:rPr>
              <w:t>7</w:t>
            </w:r>
          </w:p>
          <w:p w:rsidR="00A82A7F" w:rsidP="00113500" w:rsidRDefault="00A82A7F" w14:paraId="3D3D4B54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- 10</w:t>
            </w:r>
          </w:p>
          <w:p w:rsidRPr="009C54AE" w:rsidR="00A82A7F" w:rsidP="00113500" w:rsidRDefault="00A82A7F" w14:paraId="2368C20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 - 25</w:t>
            </w:r>
          </w:p>
        </w:tc>
      </w:tr>
      <w:tr xmlns:wp14="http://schemas.microsoft.com/office/word/2010/wordml" w:rsidRPr="009C54AE" w:rsidR="0085747A" w:rsidTr="2CF39263" w14:paraId="6E790A6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113500" w:rsidRDefault="00A82A7F" w14:paraId="23DB497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xmlns:wp14="http://schemas.microsoft.com/office/word/2010/wordml" w:rsidRPr="009C54AE" w:rsidR="0085747A" w:rsidTr="2CF39263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113500" w:rsidRDefault="00A82A7F" w14:paraId="0B77815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52E5622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07547A0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0745931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2CF39263" w14:paraId="47FFFFDD" wp14:textId="77777777">
        <w:trPr>
          <w:trHeight w:val="397"/>
        </w:trPr>
        <w:tc>
          <w:tcPr>
            <w:tcW w:w="7513" w:type="dxa"/>
            <w:tcMar/>
          </w:tcPr>
          <w:p w:rsidR="00A82A7F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A82A7F" w:rsidR="00A82A7F" w:rsidP="00D114F8" w:rsidRDefault="00A82A7F" w14:paraId="3B112EE7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J. Stewart,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Mosty zamiast murów. Podręcznik komunikacji interpersonalnej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, Wydawnictwo Naukowe PWN, Warszawa 2014</w:t>
            </w:r>
          </w:p>
          <w:p w:rsidRPr="00A82A7F" w:rsidR="00A82A7F" w:rsidP="00D114F8" w:rsidRDefault="00A82A7F" w14:paraId="5D898C0E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Petrie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. Wyd. Zysk i S-ka Poznań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82A7F" w:rsidR="00A82A7F" w:rsidP="00D114F8" w:rsidRDefault="00A82A7F" w14:paraId="3CD78EE5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Pease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Mowa ciała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 Warszawa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D114F8" w:rsidR="00A82A7F" w:rsidP="00D114F8" w:rsidRDefault="00A82A7F" w14:paraId="4D03EFF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  <w:lang w:val="en-US"/>
              </w:rPr>
              <w:t xml:space="preserve">R. B. Adler, L.B. Rosenfeld, R.F. </w:t>
            </w:r>
            <w:proofErr w:type="spellStart"/>
            <w:r w:rsidRPr="00D114F8">
              <w:rPr>
                <w:rFonts w:ascii="Corbel" w:hAnsi="Corbel"/>
                <w:sz w:val="24"/>
                <w:szCs w:val="24"/>
                <w:lang w:val="en-US"/>
              </w:rPr>
              <w:t>Proktor</w:t>
            </w:r>
            <w:proofErr w:type="spellEnd"/>
            <w:r w:rsidRPr="00D114F8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. </w:t>
            </w:r>
            <w:r w:rsidRPr="00D114F8">
              <w:rPr>
                <w:rFonts w:ascii="Corbel" w:hAnsi="Corbel"/>
                <w:i/>
                <w:sz w:val="24"/>
                <w:szCs w:val="24"/>
              </w:rPr>
              <w:t>Relacje interpersonalne. Proces porozumiewania się</w:t>
            </w:r>
            <w:r w:rsidRPr="00D114F8">
              <w:rPr>
                <w:rFonts w:ascii="Corbel" w:hAnsi="Corbel"/>
                <w:sz w:val="24"/>
                <w:szCs w:val="24"/>
              </w:rPr>
              <w:t xml:space="preserve">. Dom Wydawniczy </w:t>
            </w:r>
            <w:proofErr w:type="spellStart"/>
            <w:r w:rsidRPr="00D114F8"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 w:rsidRPr="00D114F8">
              <w:rPr>
                <w:rFonts w:ascii="Corbel" w:hAnsi="Corbel"/>
                <w:sz w:val="24"/>
                <w:szCs w:val="24"/>
              </w:rPr>
              <w:t>. Poznań 2006.</w:t>
            </w:r>
          </w:p>
          <w:p w:rsidRPr="009C54AE" w:rsidR="00A82A7F" w:rsidP="2CF39263" w:rsidRDefault="00A82A7F" w14:paraId="3D5FC52E" w14:noSpellErr="1" wp14:textId="356BAD07">
            <w:pPr>
              <w:pStyle w:val="Akapitzlist"/>
              <w:numPr>
                <w:ilvl w:val="0"/>
                <w:numId w:val="4"/>
              </w:numPr>
              <w:suppressLineNumbers w:val="0"/>
              <w:bidi w:val="0"/>
              <w:spacing w:before="0" w:beforeAutospacing="off" w:after="0" w:afterAutospacing="off" w:line="240" w:lineRule="auto"/>
              <w:ind w:left="176" w:right="0" w:hanging="176"/>
              <w:jc w:val="left"/>
              <w:rPr>
                <w:rFonts w:ascii="Corbel" w:hAnsi="Corbel"/>
                <w:i w:val="1"/>
                <w:iCs w:val="1"/>
                <w:sz w:val="24"/>
                <w:szCs w:val="24"/>
              </w:rPr>
            </w:pPr>
            <w:r w:rsidRPr="2CF39263" w:rsidR="00A82A7F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K. Bocheńska-Włostowska. </w:t>
            </w:r>
            <w:r w:rsidRPr="2CF39263" w:rsidR="00A82A7F">
              <w:rPr>
                <w:rFonts w:ascii="Corbel" w:hAnsi="Corbel"/>
                <w:i w:val="1"/>
                <w:iCs w:val="1"/>
                <w:sz w:val="24"/>
                <w:szCs w:val="24"/>
              </w:rPr>
              <w:t>Akademia umiejętności interpersonalnych</w:t>
            </w:r>
            <w:r w:rsidRPr="2CF39263" w:rsidR="00A82A7F">
              <w:rPr>
                <w:rFonts w:ascii="Corbel" w:hAnsi="Corbel"/>
                <w:i w:val="1"/>
                <w:iCs w:val="1"/>
                <w:sz w:val="24"/>
                <w:szCs w:val="24"/>
              </w:rPr>
              <w:t>. Oficyna Wydawnicza IMPULS. Kraków 2009.</w:t>
            </w:r>
          </w:p>
        </w:tc>
      </w:tr>
      <w:tr xmlns:wp14="http://schemas.microsoft.com/office/word/2010/wordml" w:rsidRPr="009C54AE" w:rsidR="0085747A" w:rsidTr="2CF39263" w14:paraId="58223E65" wp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A82A7F" w:rsidR="00A82A7F" w:rsidP="00D114F8" w:rsidRDefault="00A82A7F" w14:paraId="644F5C8F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Wywierania wrażenia na innych,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Gdańskie wydawnictwo psychologiczne, Gdańsk 2007.</w:t>
            </w:r>
          </w:p>
        </w:tc>
      </w:tr>
    </w:tbl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DFB9E20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6A1448" w:rsidP="00C16ABF" w:rsidRDefault="006A1448" w14:paraId="70DF9E5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A1448" w:rsidP="00C16ABF" w:rsidRDefault="006A1448" w14:paraId="44E871B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6A1448" w:rsidP="00C16ABF" w:rsidRDefault="006A1448" w14:paraId="144A5D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A1448" w:rsidP="00C16ABF" w:rsidRDefault="006A1448" w14:paraId="738610EB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40A"/>
    <w:multiLevelType w:val="hybridMultilevel"/>
    <w:tmpl w:val="3E746AC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A145F7"/>
    <w:multiLevelType w:val="hybridMultilevel"/>
    <w:tmpl w:val="CE7ADBF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95E0CBC"/>
    <w:multiLevelType w:val="hybridMultilevel"/>
    <w:tmpl w:val="6A8850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350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82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CC4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CBF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409"/>
    <w:rsid w:val="004D5282"/>
    <w:rsid w:val="004F057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D4B"/>
    <w:rsid w:val="00647FA8"/>
    <w:rsid w:val="00650C5F"/>
    <w:rsid w:val="00654934"/>
    <w:rsid w:val="006620D9"/>
    <w:rsid w:val="00671958"/>
    <w:rsid w:val="00675843"/>
    <w:rsid w:val="00696477"/>
    <w:rsid w:val="006A144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C9F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271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6CC5"/>
    <w:rsid w:val="009A78D9"/>
    <w:rsid w:val="009C1331"/>
    <w:rsid w:val="009C3E31"/>
    <w:rsid w:val="009C54AE"/>
    <w:rsid w:val="009C788E"/>
    <w:rsid w:val="009D1F05"/>
    <w:rsid w:val="009D302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A7F"/>
    <w:rsid w:val="00A84C85"/>
    <w:rsid w:val="00A97DE1"/>
    <w:rsid w:val="00AA462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FF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EC8"/>
    <w:rsid w:val="00C54663"/>
    <w:rsid w:val="00C54E3C"/>
    <w:rsid w:val="00C56036"/>
    <w:rsid w:val="00C604D3"/>
    <w:rsid w:val="00C61DC5"/>
    <w:rsid w:val="00C67E92"/>
    <w:rsid w:val="00C70A26"/>
    <w:rsid w:val="00C72956"/>
    <w:rsid w:val="00C766DF"/>
    <w:rsid w:val="00C94B98"/>
    <w:rsid w:val="00CA2B96"/>
    <w:rsid w:val="00CA5089"/>
    <w:rsid w:val="00CB42CB"/>
    <w:rsid w:val="00CC31E5"/>
    <w:rsid w:val="00CD6897"/>
    <w:rsid w:val="00CE5BAC"/>
    <w:rsid w:val="00CF25BE"/>
    <w:rsid w:val="00CF78ED"/>
    <w:rsid w:val="00D02B25"/>
    <w:rsid w:val="00D02EBA"/>
    <w:rsid w:val="00D114F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3ABD"/>
    <w:rsid w:val="00E63348"/>
    <w:rsid w:val="00E77E88"/>
    <w:rsid w:val="00E8107D"/>
    <w:rsid w:val="00E960BB"/>
    <w:rsid w:val="00E963F6"/>
    <w:rsid w:val="00EA2074"/>
    <w:rsid w:val="00EA4832"/>
    <w:rsid w:val="00EA4E9D"/>
    <w:rsid w:val="00EC4899"/>
    <w:rsid w:val="00ED03AB"/>
    <w:rsid w:val="00ED32D2"/>
    <w:rsid w:val="00ED60B0"/>
    <w:rsid w:val="00EE32DE"/>
    <w:rsid w:val="00EE5457"/>
    <w:rsid w:val="00F070AB"/>
    <w:rsid w:val="00F17567"/>
    <w:rsid w:val="00F27A7B"/>
    <w:rsid w:val="00F526AF"/>
    <w:rsid w:val="00F617C3"/>
    <w:rsid w:val="00F7066B"/>
    <w:rsid w:val="00F717E0"/>
    <w:rsid w:val="00F83B28"/>
    <w:rsid w:val="00FA46E5"/>
    <w:rsid w:val="00FB7DBA"/>
    <w:rsid w:val="00FC1C25"/>
    <w:rsid w:val="00FC3F45"/>
    <w:rsid w:val="00FD503F"/>
    <w:rsid w:val="00FD7589"/>
    <w:rsid w:val="00FE5CBF"/>
    <w:rsid w:val="00FF016A"/>
    <w:rsid w:val="00FF1401"/>
    <w:rsid w:val="00FF5E7D"/>
    <w:rsid w:val="2CF39263"/>
    <w:rsid w:val="45BF056C"/>
    <w:rsid w:val="71B79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991C4"/>
  <w15:docId w15:val="{84FA3A34-5E01-4121-B948-44645630E5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4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F3B45-42A7-4378-B9BF-D14EFBA155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193102-ACB1-422A-AAEE-6A74C985BD31}"/>
</file>

<file path=customXml/itemProps3.xml><?xml version="1.0" encoding="utf-8"?>
<ds:datastoreItem xmlns:ds="http://schemas.openxmlformats.org/officeDocument/2006/customXml" ds:itemID="{2DBF8E67-6F91-47B3-BB1B-87C31BF05544}"/>
</file>

<file path=customXml/itemProps4.xml><?xml version="1.0" encoding="utf-8"?>
<ds:datastoreItem xmlns:ds="http://schemas.openxmlformats.org/officeDocument/2006/customXml" ds:itemID="{D149EE20-6784-4195-8DA8-E83C324618E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17</revision>
  <lastPrinted>2019-02-06T12:12:00.0000000Z</lastPrinted>
  <dcterms:created xsi:type="dcterms:W3CDTF">2019-11-28T11:22:00.0000000Z</dcterms:created>
  <dcterms:modified xsi:type="dcterms:W3CDTF">2026-03-07T17:15:19.9031441Z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